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3B2" w:rsidRPr="006928F1" w:rsidRDefault="005E63B2" w:rsidP="0013650E">
      <w:pPr>
        <w:snapToGrid w:val="0"/>
        <w:rPr>
          <w:rFonts w:ascii="SimSun" w:eastAsia="SimSun" w:hAnsi="SimSun"/>
          <w:b/>
          <w:bCs/>
          <w:color w:val="000000"/>
          <w:sz w:val="20"/>
          <w:szCs w:val="20"/>
        </w:rPr>
      </w:pPr>
      <w:r w:rsidRPr="00DD3791">
        <w:rPr>
          <w:rFonts w:ascii="SimSun" w:eastAsia="SimSun" w:hAnsi="SimSun" w:hint="eastAsia"/>
          <w:b/>
          <w:bCs/>
          <w:color w:val="000000"/>
          <w:sz w:val="20"/>
          <w:szCs w:val="20"/>
        </w:rPr>
        <w:t>【</w:t>
      </w:r>
      <w:r w:rsidRPr="00DD3791">
        <w:rPr>
          <w:rFonts w:ascii="SimSun" w:eastAsia="SimSun" w:hAnsi="SimSun"/>
          <w:b/>
          <w:bCs/>
          <w:color w:val="000000"/>
          <w:sz w:val="20"/>
          <w:szCs w:val="20"/>
        </w:rPr>
        <w:t xml:space="preserve"> 1400</w:t>
      </w:r>
      <w:r w:rsidRPr="00DD3791">
        <w:rPr>
          <w:rFonts w:ascii="SimSun" w:eastAsia="SimSun" w:hAnsi="SimSun" w:hint="eastAsia"/>
          <w:b/>
          <w:bCs/>
          <w:color w:val="000000"/>
          <w:sz w:val="20"/>
          <w:szCs w:val="20"/>
        </w:rPr>
        <w:t>例谎言</w:t>
      </w:r>
      <w:r>
        <w:rPr>
          <w:rFonts w:ascii="SimSun" w:eastAsia="SimSun"/>
          <w:b/>
          <w:bCs/>
          <w:color w:val="000000"/>
          <w:sz w:val="20"/>
          <w:szCs w:val="20"/>
        </w:rPr>
        <w:t>-</w:t>
      </w:r>
      <w:r w:rsidRPr="00DD3791">
        <w:rPr>
          <w:rFonts w:ascii="SimSun" w:eastAsia="SimSun" w:hAnsi="SimSun" w:hint="eastAsia"/>
          <w:b/>
          <w:bCs/>
          <w:color w:val="000000"/>
          <w:sz w:val="20"/>
          <w:szCs w:val="20"/>
        </w:rPr>
        <w:t>口讲稿】</w:t>
      </w: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  <w:r w:rsidRPr="00DD3791">
        <w:rPr>
          <w:rFonts w:ascii="SimSun" w:eastAsia="SimSun" w:hAnsi="SimSun" w:hint="eastAsia"/>
          <w:color w:val="000000"/>
          <w:sz w:val="20"/>
          <w:szCs w:val="20"/>
        </w:rPr>
        <w:t>“</w:t>
      </w:r>
      <w:r w:rsidRPr="00DD3791">
        <w:rPr>
          <w:rFonts w:ascii="SimSun" w:eastAsia="SimSun" w:hAnsi="SimSun"/>
          <w:color w:val="000000"/>
          <w:sz w:val="20"/>
          <w:szCs w:val="20"/>
        </w:rPr>
        <w:t>1400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例死亡”是中共编造的，不过这个大谎言一出炉，还闹了一个国际大笑话。迫害前中共官媒报导修炼法轮功的人数</w:t>
      </w:r>
      <w:r w:rsidRPr="00DD3791">
        <w:rPr>
          <w:rFonts w:ascii="SimSun" w:eastAsia="SimSun" w:hAnsi="SimSun"/>
          <w:color w:val="000000"/>
          <w:sz w:val="20"/>
          <w:szCs w:val="20"/>
        </w:rPr>
        <w:t>7000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万到</w:t>
      </w:r>
      <w:r w:rsidRPr="00DD3791">
        <w:rPr>
          <w:rFonts w:ascii="SimSun" w:eastAsia="SimSun" w:hAnsi="SimSun"/>
          <w:color w:val="000000"/>
          <w:sz w:val="20"/>
          <w:szCs w:val="20"/>
        </w:rPr>
        <w:t>1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亿。</w:t>
      </w:r>
      <w:r w:rsidRPr="00DD3791">
        <w:rPr>
          <w:rFonts w:ascii="SimSun" w:eastAsia="SimSun" w:hAnsi="SimSun"/>
          <w:color w:val="000000"/>
          <w:sz w:val="20"/>
          <w:szCs w:val="20"/>
        </w:rPr>
        <w:t>1998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年公安部、国家体育总局、人大对法轮功进行调查得出的结论是：法轮功于国于民有百利而无一害，去病总有效率达</w:t>
      </w:r>
      <w:r w:rsidRPr="00DD3791">
        <w:rPr>
          <w:rFonts w:ascii="SimSun" w:eastAsia="SimSun" w:hAnsi="SimSun"/>
          <w:color w:val="000000"/>
          <w:sz w:val="20"/>
          <w:szCs w:val="20"/>
        </w:rPr>
        <w:t>98%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。可是江泽民出于妒忌执意要迫害。</w:t>
      </w: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  <w:r w:rsidRPr="00DD3791">
        <w:rPr>
          <w:rFonts w:ascii="SimSun" w:eastAsia="SimSun" w:hAnsi="SimSun" w:hint="eastAsia"/>
          <w:color w:val="000000"/>
          <w:sz w:val="20"/>
          <w:szCs w:val="20"/>
        </w:rPr>
        <w:t>江本来就忌惮法轮功人数多，</w:t>
      </w:r>
      <w:r w:rsidRPr="00DD3791">
        <w:rPr>
          <w:rFonts w:ascii="SimSun" w:eastAsia="SimSun" w:hAnsi="SimSun"/>
          <w:color w:val="000000"/>
          <w:sz w:val="20"/>
          <w:szCs w:val="20"/>
        </w:rPr>
        <w:t>99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年迫害时就造假说修炼法轮功的人数是</w:t>
      </w:r>
      <w:r w:rsidRPr="00DD3791">
        <w:rPr>
          <w:rFonts w:ascii="SimSun" w:eastAsia="SimSun" w:hAnsi="SimSun"/>
          <w:color w:val="000000"/>
          <w:sz w:val="20"/>
          <w:szCs w:val="20"/>
        </w:rPr>
        <w:t>200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万。然后处心积虑的编造了</w:t>
      </w:r>
      <w:r w:rsidRPr="00DD3791">
        <w:rPr>
          <w:rFonts w:ascii="SimSun" w:eastAsia="SimSun" w:hAnsi="SimSun"/>
          <w:color w:val="000000"/>
          <w:sz w:val="20"/>
          <w:szCs w:val="20"/>
        </w:rPr>
        <w:t>1400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例死亡。让杀人犯冒充法轮功学员，说我给你减刑。让危重病人冒充法轮功学员说完给报销高额的医药费。把精神病患者病发时的意外事故栽赃为法轮功学员所为，甚至把普通人的正常病逝也说成是炼法轮功造成的。</w:t>
      </w: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  <w:r w:rsidRPr="00DD3791">
        <w:rPr>
          <w:rFonts w:ascii="SimSun" w:eastAsia="SimSun" w:hAnsi="SimSun" w:hint="eastAsia"/>
          <w:color w:val="000000"/>
          <w:sz w:val="20"/>
          <w:szCs w:val="20"/>
        </w:rPr>
        <w:t>那个时候很多国家不知道法轮功，中国这边铺天盖地的批判，很多国家就原文转载，可是他们会理性的分析。</w:t>
      </w:r>
      <w:r w:rsidRPr="00DD3791">
        <w:rPr>
          <w:rFonts w:ascii="SimSun" w:eastAsia="SimSun" w:hAnsi="SimSun"/>
          <w:color w:val="000000"/>
          <w:sz w:val="20"/>
          <w:szCs w:val="20"/>
        </w:rPr>
        <w:t>1992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年法轮功传出，</w:t>
      </w:r>
      <w:r w:rsidRPr="00DD3791">
        <w:rPr>
          <w:rFonts w:ascii="SimSun" w:eastAsia="SimSun" w:hAnsi="SimSun"/>
          <w:color w:val="000000"/>
          <w:sz w:val="20"/>
          <w:szCs w:val="20"/>
        </w:rPr>
        <w:t>1999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年正式发动迫害，</w:t>
      </w:r>
      <w:r w:rsidRPr="00DD3791">
        <w:rPr>
          <w:rFonts w:ascii="SimSun" w:eastAsia="SimSun" w:hAnsi="SimSun"/>
          <w:color w:val="000000"/>
          <w:sz w:val="20"/>
          <w:szCs w:val="20"/>
        </w:rPr>
        <w:t>7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年之间编造多少谎言。</w:t>
      </w:r>
      <w:r w:rsidRPr="00DD3791">
        <w:rPr>
          <w:rFonts w:ascii="SimSun" w:eastAsia="SimSun" w:hAnsi="SimSun"/>
          <w:color w:val="000000"/>
          <w:sz w:val="20"/>
          <w:szCs w:val="20"/>
        </w:rPr>
        <w:t>1400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除</w:t>
      </w:r>
      <w:r w:rsidRPr="00DD3791">
        <w:rPr>
          <w:rFonts w:ascii="SimSun" w:eastAsia="SimSun" w:hAnsi="SimSun"/>
          <w:color w:val="000000"/>
          <w:sz w:val="20"/>
          <w:szCs w:val="20"/>
        </w:rPr>
        <w:t>7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再除</w:t>
      </w:r>
      <w:r w:rsidRPr="00DD3791">
        <w:rPr>
          <w:rFonts w:ascii="SimSun" w:eastAsia="SimSun" w:hAnsi="SimSun"/>
          <w:color w:val="000000"/>
          <w:sz w:val="20"/>
          <w:szCs w:val="20"/>
        </w:rPr>
        <w:t>200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万，死亡率不到万分之一，可是中国人口的平均正常死亡率是万分之六十五。可能比发达国家高一点，可是人类都差不多吗，都是那个规律。国际社会惊叹啊，哪有这么神奇的事！去病健身的效果太神奇了！可是你再回头看这些案例，又自杀又杀人的，这个逻辑也不通啊！那去看看《转法轮》是怎么写的？一看就理解：不许杀生，自杀与杀人同罪，看明白了书中阐述了为什么不能杀生的法理，肯定不敢再杀生了。唉！共产党的谎言编得也太低智商了！可是这么低级的谎言却骗了中国人。为什么？共产党搞信息封锁，如果连真相都无从了解，就失去了判断是非的必要条件了。</w:t>
      </w: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  <w:r w:rsidRPr="00DD3791">
        <w:rPr>
          <w:rFonts w:ascii="SimSun" w:eastAsia="SimSun" w:hAnsi="SimSun" w:hint="eastAsia"/>
          <w:color w:val="000000"/>
          <w:sz w:val="20"/>
          <w:szCs w:val="20"/>
        </w:rPr>
        <w:t>法轮功这么好全世界一下就传开了，医学上不能治愈的绝症、疑难杂症康复了，几十年瘫痪的病人正常行走，这种例子在全世界不胜枚举。《转法轮》被翻译成了</w:t>
      </w:r>
      <w:r w:rsidRPr="00DD3791">
        <w:rPr>
          <w:rFonts w:ascii="SimSun" w:eastAsia="SimSun" w:hAnsi="SimSun"/>
          <w:color w:val="000000"/>
          <w:sz w:val="20"/>
          <w:szCs w:val="20"/>
        </w:rPr>
        <w:t>40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种文字，什么概念</w:t>
      </w:r>
      <w:r w:rsidRPr="00DD3791">
        <w:rPr>
          <w:rFonts w:ascii="SimSun" w:eastAsia="SimSun" w:hAnsi="SimSun"/>
          <w:color w:val="000000"/>
          <w:sz w:val="20"/>
          <w:szCs w:val="20"/>
        </w:rPr>
        <w:t>?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超越了我们民族文化的巅峰，创造了世界文化史上的奇迹。美加十几个州多个城市设立一个节日，以纪念和感恩他给人类带来的希望和光明。洪传世界</w:t>
      </w:r>
      <w:r w:rsidRPr="00DD3791">
        <w:rPr>
          <w:rFonts w:ascii="SimSun" w:eastAsia="SimSun" w:hAnsi="SimSun"/>
          <w:color w:val="000000"/>
          <w:sz w:val="20"/>
          <w:szCs w:val="20"/>
        </w:rPr>
        <w:t>100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多个国家，获得各国政府的褒奖及支持</w:t>
      </w:r>
      <w:r w:rsidRPr="00DD3791">
        <w:rPr>
          <w:rFonts w:ascii="SimSun" w:eastAsia="SimSun" w:hAnsi="SimSun"/>
          <w:color w:val="000000"/>
          <w:sz w:val="20"/>
          <w:szCs w:val="20"/>
        </w:rPr>
        <w:t>3</w:t>
      </w:r>
      <w:r w:rsidRPr="00DD3791">
        <w:rPr>
          <w:rFonts w:ascii="SimSun" w:eastAsia="SimSun" w:hAnsi="SimSun" w:hint="eastAsia"/>
          <w:color w:val="000000"/>
          <w:sz w:val="20"/>
          <w:szCs w:val="20"/>
        </w:rPr>
        <w:t>千多项。这是我们华人最高的荣耀，因为他创作了人类的历史上前所未有的辉煌。</w:t>
      </w:r>
    </w:p>
    <w:p w:rsidR="005E63B2" w:rsidRPr="006928F1" w:rsidRDefault="005E63B2" w:rsidP="0013650E">
      <w:pPr>
        <w:adjustRightInd w:val="0"/>
        <w:snapToGrid w:val="0"/>
        <w:rPr>
          <w:rFonts w:ascii="SimSun" w:eastAsia="SimSun" w:hAnsi="SimSun"/>
          <w:color w:val="000000"/>
          <w:sz w:val="20"/>
          <w:szCs w:val="20"/>
        </w:rPr>
      </w:pPr>
    </w:p>
    <w:p w:rsidR="005E63B2" w:rsidRDefault="005E63B2" w:rsidP="0013650E">
      <w:pPr>
        <w:adjustRightInd w:val="0"/>
        <w:snapToGrid w:val="0"/>
        <w:rPr>
          <w:rFonts w:ascii="SimSun" w:eastAsia="SimSun"/>
          <w:color w:val="000000"/>
          <w:sz w:val="20"/>
          <w:szCs w:val="20"/>
          <w:lang w:eastAsia="zh-TW"/>
        </w:rPr>
      </w:pPr>
      <w:r w:rsidRPr="00DD3791">
        <w:rPr>
          <w:rFonts w:ascii="SimSun" w:eastAsia="SimSun" w:hAnsi="SimSun" w:hint="eastAsia"/>
          <w:color w:val="000000"/>
          <w:sz w:val="20"/>
          <w:szCs w:val="20"/>
        </w:rPr>
        <w:t>法轮功是教人按照“真、善、忍”做好人，是修佛的。中外各种预言都预言在人类末劫的时候，法轮大法洪传世间救度良知尚存的人。所以千万不要相信中共的谎言抵触佛法。这样对自己非常不好。</w:t>
      </w:r>
    </w:p>
    <w:p w:rsidR="005E63B2" w:rsidRDefault="005E63B2"/>
    <w:sectPr w:rsidR="005E63B2" w:rsidSect="00FA66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3B2" w:rsidRDefault="005E63B2" w:rsidP="00DD3791">
      <w:r>
        <w:separator/>
      </w:r>
    </w:p>
  </w:endnote>
  <w:endnote w:type="continuationSeparator" w:id="0">
    <w:p w:rsidR="005E63B2" w:rsidRDefault="005E63B2" w:rsidP="00DD3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湞憤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3B2" w:rsidRDefault="005E63B2" w:rsidP="00DD3791">
      <w:r>
        <w:separator/>
      </w:r>
    </w:p>
  </w:footnote>
  <w:footnote w:type="continuationSeparator" w:id="0">
    <w:p w:rsidR="005E63B2" w:rsidRDefault="005E63B2" w:rsidP="00DD37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50E"/>
    <w:rsid w:val="000E6781"/>
    <w:rsid w:val="00131E01"/>
    <w:rsid w:val="0013650E"/>
    <w:rsid w:val="00236529"/>
    <w:rsid w:val="003F0861"/>
    <w:rsid w:val="00563020"/>
    <w:rsid w:val="005E63B2"/>
    <w:rsid w:val="00661E7E"/>
    <w:rsid w:val="006928F1"/>
    <w:rsid w:val="00AD7FF4"/>
    <w:rsid w:val="00BD70A8"/>
    <w:rsid w:val="00DD3791"/>
    <w:rsid w:val="00FA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0E"/>
    <w:pPr>
      <w:widowControl w:val="0"/>
      <w:jc w:val="both"/>
    </w:pPr>
    <w:rPr>
      <w:sz w:val="21"/>
      <w:szCs w:val="21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D37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D3791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DD37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D3791"/>
    <w:rPr>
      <w:rFonts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141</Words>
  <Characters>809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</dc:creator>
  <cp:keywords/>
  <dc:description/>
  <cp:lastModifiedBy>tc43</cp:lastModifiedBy>
  <cp:revision>4</cp:revision>
  <dcterms:created xsi:type="dcterms:W3CDTF">2017-06-17T14:57:00Z</dcterms:created>
  <dcterms:modified xsi:type="dcterms:W3CDTF">2017-08-28T09:14:00Z</dcterms:modified>
</cp:coreProperties>
</file>